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92" w:type="dxa"/>
        <w:tblInd w:w="96" w:type="dxa"/>
        <w:tblLook w:val="00A0"/>
      </w:tblPr>
      <w:tblGrid>
        <w:gridCol w:w="1855"/>
        <w:gridCol w:w="1134"/>
        <w:gridCol w:w="431"/>
        <w:gridCol w:w="703"/>
        <w:gridCol w:w="1134"/>
        <w:gridCol w:w="1134"/>
        <w:gridCol w:w="862"/>
        <w:gridCol w:w="839"/>
      </w:tblGrid>
      <w:tr w:rsidR="001A32F9" w:rsidRPr="00BC31B2" w:rsidTr="00170746">
        <w:trPr>
          <w:trHeight w:val="960"/>
        </w:trPr>
        <w:tc>
          <w:tcPr>
            <w:tcW w:w="8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柑研所</w:t>
            </w:r>
            <w:r w:rsidRPr="00170746">
              <w:rPr>
                <w:rFonts w:ascii="楷体" w:eastAsia="楷体" w:hAnsi="楷体" w:cs="宋体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“芸香谷</w:t>
            </w: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”创业策划大赛报名表</w:t>
            </w:r>
          </w:p>
        </w:tc>
      </w:tr>
      <w:tr w:rsidR="001A32F9" w:rsidRPr="00BC31B2" w:rsidTr="00170746">
        <w:trPr>
          <w:trHeight w:val="564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32F9" w:rsidRPr="00BC31B2" w:rsidTr="00170746">
        <w:trPr>
          <w:trHeight w:val="540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参赛组长（个人）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32F9" w:rsidRPr="00BC31B2" w:rsidTr="00170746">
        <w:trPr>
          <w:trHeight w:val="576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参赛组长（个人）的联系方式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32F9" w:rsidRPr="00BC31B2" w:rsidTr="00170746">
        <w:trPr>
          <w:trHeight w:val="624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邮箱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32F9" w:rsidRPr="00BC31B2" w:rsidTr="00170746">
        <w:trPr>
          <w:trHeight w:val="2124"/>
        </w:trPr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创业团队</w:t>
            </w:r>
            <w:r w:rsidRPr="00170746"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（个人）介绍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团队人员分工（个人则不需要填写）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参赛分工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学科专业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170746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</w:rPr>
              <w:t>人数没有具体限制，只要分工合理明确均可</w:t>
            </w: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A32F9" w:rsidRPr="00BC31B2" w:rsidTr="00170746">
        <w:trPr>
          <w:trHeight w:val="288"/>
        </w:trPr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2F9" w:rsidRPr="00170746" w:rsidRDefault="001A32F9" w:rsidP="0017074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170746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2F9" w:rsidRPr="00170746" w:rsidRDefault="001A32F9" w:rsidP="001707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:rsidR="001A32F9" w:rsidRPr="00170746" w:rsidRDefault="001A32F9"/>
    <w:sectPr w:rsidR="001A32F9" w:rsidRPr="00170746" w:rsidSect="00A90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2F9" w:rsidRDefault="001A32F9" w:rsidP="00170746">
      <w:r>
        <w:separator/>
      </w:r>
    </w:p>
  </w:endnote>
  <w:endnote w:type="continuationSeparator" w:id="0">
    <w:p w:rsidR="001A32F9" w:rsidRDefault="001A32F9" w:rsidP="00170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Lingoes Unicode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2F9" w:rsidRDefault="001A32F9" w:rsidP="00170746">
      <w:r>
        <w:separator/>
      </w:r>
    </w:p>
  </w:footnote>
  <w:footnote w:type="continuationSeparator" w:id="0">
    <w:p w:rsidR="001A32F9" w:rsidRDefault="001A32F9" w:rsidP="00170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46"/>
    <w:rsid w:val="000C1E54"/>
    <w:rsid w:val="00170746"/>
    <w:rsid w:val="0019567E"/>
    <w:rsid w:val="001A32F9"/>
    <w:rsid w:val="002D7449"/>
    <w:rsid w:val="0089750A"/>
    <w:rsid w:val="00A905E4"/>
    <w:rsid w:val="00AA7F98"/>
    <w:rsid w:val="00BC31B2"/>
    <w:rsid w:val="00CD4432"/>
    <w:rsid w:val="00D4268A"/>
    <w:rsid w:val="00EF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5E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70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074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70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074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5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37</Words>
  <Characters>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alishawang</cp:lastModifiedBy>
  <cp:revision>4</cp:revision>
  <dcterms:created xsi:type="dcterms:W3CDTF">2015-11-12T03:40:00Z</dcterms:created>
  <dcterms:modified xsi:type="dcterms:W3CDTF">2015-11-16T06:01:00Z</dcterms:modified>
</cp:coreProperties>
</file>